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DD4" w:rsidRDefault="007F4DD4" w:rsidP="007F4D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Ralph ASSHETON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F4DD4" w:rsidRDefault="007F4DD4" w:rsidP="007F4D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the Hospice of Edward IV in London. Gentleman.</w:t>
      </w:r>
    </w:p>
    <w:p w:rsidR="007F4DD4" w:rsidRDefault="007F4DD4" w:rsidP="007F4DD4">
      <w:pPr>
        <w:rPr>
          <w:rFonts w:ascii="Times New Roman" w:hAnsi="Times New Roman" w:cs="Times New Roman"/>
        </w:rPr>
      </w:pPr>
    </w:p>
    <w:p w:rsidR="007F4DD4" w:rsidRDefault="007F4DD4" w:rsidP="007F4DD4">
      <w:pPr>
        <w:rPr>
          <w:rFonts w:ascii="Times New Roman" w:hAnsi="Times New Roman" w:cs="Times New Roman"/>
        </w:rPr>
      </w:pPr>
    </w:p>
    <w:p w:rsidR="007F4DD4" w:rsidRDefault="007F4DD4" w:rsidP="007F4DD4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Alice Davy of Southwark, Surrey(q.v.) brought a plaint of debt against him and John at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 xml:space="preserve"> of Croydon(q.v.).</w:t>
      </w:r>
    </w:p>
    <w:p w:rsidR="007F4DD4" w:rsidRDefault="007F4DD4" w:rsidP="007F4D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67E40">
        <w:rPr>
          <w:rFonts w:ascii="Times New Roman" w:hAnsi="Times New Roman" w:cs="Times New Roman"/>
        </w:rPr>
        <w:t>(</w:t>
      </w:r>
      <w:hyperlink r:id="rId6" w:history="1">
        <w:r w:rsidRPr="00C4121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 w:rsidRPr="00467E40">
        <w:rPr>
          <w:rFonts w:ascii="Times New Roman" w:hAnsi="Times New Roman" w:cs="Times New Roman"/>
        </w:rPr>
        <w:t>)</w:t>
      </w:r>
    </w:p>
    <w:p w:rsidR="007F4DD4" w:rsidRDefault="007F4DD4" w:rsidP="007F4DD4">
      <w:pPr>
        <w:rPr>
          <w:rFonts w:ascii="Times New Roman" w:hAnsi="Times New Roman" w:cs="Times New Roman"/>
        </w:rPr>
      </w:pPr>
    </w:p>
    <w:p w:rsidR="007F4DD4" w:rsidRDefault="007F4DD4" w:rsidP="007F4DD4">
      <w:pPr>
        <w:rPr>
          <w:rFonts w:ascii="Times New Roman" w:hAnsi="Times New Roman" w:cs="Times New Roman"/>
        </w:rPr>
      </w:pPr>
    </w:p>
    <w:p w:rsidR="007F4DD4" w:rsidRDefault="007F4DD4" w:rsidP="007F4D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September 2017</w:t>
      </w:r>
    </w:p>
    <w:p w:rsidR="006B2F86" w:rsidRPr="00E71FC3" w:rsidRDefault="007F4DD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4DD4" w:rsidRDefault="007F4DD4" w:rsidP="00E71FC3">
      <w:r>
        <w:separator/>
      </w:r>
    </w:p>
  </w:endnote>
  <w:endnote w:type="continuationSeparator" w:id="0">
    <w:p w:rsidR="007F4DD4" w:rsidRDefault="007F4DD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4DD4" w:rsidRDefault="007F4DD4" w:rsidP="00E71FC3">
      <w:r>
        <w:separator/>
      </w:r>
    </w:p>
  </w:footnote>
  <w:footnote w:type="continuationSeparator" w:id="0">
    <w:p w:rsidR="007F4DD4" w:rsidRDefault="007F4DD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DD4"/>
    <w:rsid w:val="001A7C09"/>
    <w:rsid w:val="00577BD5"/>
    <w:rsid w:val="00656CBA"/>
    <w:rsid w:val="006A1F77"/>
    <w:rsid w:val="00733BE7"/>
    <w:rsid w:val="007F4DD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92DA7C-B5AA-4F46-AD49-6F988DB8F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4DD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F4D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2017-09-11T21:02:00Z</dcterms:created>
  <dcterms:modified xsi:type="dcterms:W3CDTF">2017-09-11T21:02:00Z</dcterms:modified>
</cp:coreProperties>
</file>